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1FB4CDD9"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rPr>
        <w:t>15</w:t>
      </w:r>
      <w:r w:rsidR="00E870DE" w:rsidRPr="00E870DE">
        <w:rPr>
          <w:rFonts w:hint="eastAsia"/>
          <w:b/>
          <w:noProof/>
          <w:sz w:val="24"/>
        </w:rPr>
        <w:t>6</w:t>
      </w:r>
      <w:r w:rsidR="000A72B4">
        <w:rPr>
          <w:rFonts w:hint="eastAsia"/>
          <w:b/>
          <w:noProof/>
          <w:sz w:val="24"/>
        </w:rPr>
        <w:t>-</w:t>
      </w:r>
      <w:r w:rsidR="00827F70">
        <w:rPr>
          <w:b/>
          <w:noProof/>
          <w:sz w:val="24"/>
        </w:rPr>
        <w:t>E</w:t>
      </w:r>
      <w:r>
        <w:rPr>
          <w:b/>
          <w:i/>
          <w:noProof/>
          <w:sz w:val="28"/>
        </w:rPr>
        <w:tab/>
      </w:r>
      <w:r w:rsidR="000B00FE" w:rsidRPr="000B00FE">
        <w:rPr>
          <w:b/>
          <w:i/>
          <w:noProof/>
          <w:sz w:val="28"/>
          <w:lang w:eastAsia="zh-CN"/>
        </w:rPr>
        <w:t>S2-2304837</w:t>
      </w:r>
      <w:bookmarkStart w:id="0" w:name="_GoBack"/>
      <w:bookmarkEnd w:id="0"/>
    </w:p>
    <w:p w14:paraId="192CE6BC" w14:textId="7CA0C71E" w:rsidR="001E41F3" w:rsidRDefault="00637C58" w:rsidP="001408BD">
      <w:pPr>
        <w:pStyle w:val="CRCoverPage"/>
        <w:tabs>
          <w:tab w:val="right" w:pos="9639"/>
        </w:tabs>
        <w:spacing w:after="0"/>
        <w:rPr>
          <w:b/>
          <w:noProof/>
          <w:sz w:val="24"/>
          <w:lang w:eastAsia="zh-CN"/>
        </w:rPr>
      </w:pPr>
      <w:r w:rsidRPr="00380509">
        <w:rPr>
          <w:b/>
          <w:noProof/>
          <w:sz w:val="22"/>
          <w:szCs w:val="22"/>
        </w:rPr>
        <w:t>e-meeting</w:t>
      </w:r>
      <w:r w:rsidR="00827F70" w:rsidRPr="00380509">
        <w:rPr>
          <w:b/>
          <w:noProof/>
          <w:sz w:val="22"/>
          <w:szCs w:val="22"/>
        </w:rPr>
        <w:t xml:space="preserve">, </w:t>
      </w:r>
      <w:r w:rsidR="006B7D41" w:rsidRPr="00E870DE">
        <w:rPr>
          <w:rFonts w:hint="eastAsia"/>
          <w:b/>
          <w:noProof/>
          <w:sz w:val="22"/>
          <w:szCs w:val="22"/>
        </w:rPr>
        <w:t>1</w:t>
      </w:r>
      <w:r w:rsidR="00E870DE" w:rsidRPr="00E870DE">
        <w:rPr>
          <w:rFonts w:hint="eastAsia"/>
          <w:b/>
          <w:noProof/>
          <w:sz w:val="22"/>
          <w:szCs w:val="22"/>
        </w:rPr>
        <w:t>7</w:t>
      </w:r>
      <w:r w:rsidRPr="00380509">
        <w:rPr>
          <w:rFonts w:hint="eastAsia"/>
          <w:b/>
          <w:noProof/>
          <w:sz w:val="22"/>
          <w:szCs w:val="22"/>
          <w:vertAlign w:val="superscript"/>
        </w:rPr>
        <w:t>th</w:t>
      </w:r>
      <w:r w:rsidRPr="00380509">
        <w:rPr>
          <w:rFonts w:hint="eastAsia"/>
          <w:b/>
          <w:noProof/>
          <w:sz w:val="22"/>
          <w:szCs w:val="22"/>
        </w:rPr>
        <w:t xml:space="preserve"> </w:t>
      </w:r>
      <w:r w:rsidR="00827F70" w:rsidRPr="00380509">
        <w:rPr>
          <w:b/>
          <w:noProof/>
          <w:sz w:val="22"/>
          <w:szCs w:val="22"/>
        </w:rPr>
        <w:t xml:space="preserve">– </w:t>
      </w:r>
      <w:r w:rsidR="006B7D41" w:rsidRPr="00E870DE">
        <w:rPr>
          <w:rFonts w:hint="eastAsia"/>
          <w:b/>
          <w:noProof/>
          <w:sz w:val="22"/>
          <w:szCs w:val="22"/>
        </w:rPr>
        <w:t>2</w:t>
      </w:r>
      <w:r w:rsidR="00E870DE" w:rsidRPr="00E870DE">
        <w:rPr>
          <w:rFonts w:hint="eastAsia"/>
          <w:b/>
          <w:noProof/>
          <w:sz w:val="22"/>
          <w:szCs w:val="22"/>
        </w:rPr>
        <w:t>1</w:t>
      </w:r>
      <w:r w:rsidR="00E870DE" w:rsidRPr="00380509">
        <w:rPr>
          <w:rFonts w:hint="eastAsia"/>
          <w:b/>
          <w:noProof/>
          <w:sz w:val="22"/>
          <w:szCs w:val="22"/>
          <w:vertAlign w:val="superscript"/>
        </w:rPr>
        <w:t>st</w:t>
      </w:r>
      <w:r w:rsidR="00827F70" w:rsidRPr="00380509">
        <w:rPr>
          <w:b/>
          <w:noProof/>
          <w:sz w:val="22"/>
          <w:szCs w:val="22"/>
        </w:rPr>
        <w:t xml:space="preserve">, </w:t>
      </w:r>
      <w:r w:rsidR="00380509" w:rsidRPr="00380509">
        <w:rPr>
          <w:rFonts w:hint="eastAsia"/>
          <w:b/>
          <w:noProof/>
          <w:sz w:val="22"/>
          <w:szCs w:val="22"/>
        </w:rPr>
        <w:t>April</w:t>
      </w:r>
      <w:r w:rsidRPr="00380509">
        <w:rPr>
          <w:rFonts w:hint="eastAsia"/>
          <w:b/>
          <w:noProof/>
          <w:sz w:val="22"/>
          <w:szCs w:val="22"/>
        </w:rPr>
        <w:t xml:space="preserve"> </w:t>
      </w:r>
      <w:r w:rsidR="00827F70" w:rsidRPr="00380509">
        <w:rPr>
          <w:b/>
          <w:noProof/>
          <w:sz w:val="22"/>
          <w:szCs w:val="22"/>
        </w:rPr>
        <w:t>202</w:t>
      </w:r>
      <w:r w:rsidR="006B7D41" w:rsidRPr="00380509">
        <w:rPr>
          <w:rFonts w:hint="eastAsia"/>
          <w:b/>
          <w:noProof/>
          <w:sz w:val="22"/>
          <w:szCs w:val="22"/>
        </w:rPr>
        <w:t>3</w:t>
      </w:r>
      <w:r w:rsidR="00CE7BB9" w:rsidRPr="00380509">
        <w:rPr>
          <w:b/>
          <w:noProof/>
          <w:sz w:val="22"/>
          <w:szCs w:val="22"/>
        </w:rPr>
        <w:tab/>
      </w:r>
      <w:r w:rsidR="00E870DE" w:rsidRPr="00380509">
        <w:rPr>
          <w:rFonts w:hint="eastAsia"/>
          <w:b/>
          <w:noProof/>
          <w:sz w:val="22"/>
          <w:szCs w:val="22"/>
        </w:rPr>
        <w:t>(</w:t>
      </w:r>
      <w:r w:rsidR="00E870DE" w:rsidRPr="00380509">
        <w:rPr>
          <w:b/>
          <w:noProof/>
          <w:sz w:val="22"/>
          <w:szCs w:val="22"/>
        </w:rPr>
        <w:t>revision</w:t>
      </w:r>
      <w:r w:rsidR="00E870DE" w:rsidRPr="00380509">
        <w:rPr>
          <w:rFonts w:hint="eastAsia"/>
          <w:b/>
          <w:noProof/>
          <w:sz w:val="22"/>
          <w:szCs w:val="22"/>
        </w:rPr>
        <w:t xml:space="preserve"> of</w:t>
      </w:r>
      <w:r w:rsidR="00E870DE" w:rsidRPr="00380509">
        <w:rPr>
          <w:b/>
          <w:noProof/>
          <w:sz w:val="22"/>
          <w:szCs w:val="22"/>
        </w:rPr>
        <w:t xml:space="preserve"> </w:t>
      </w:r>
      <w:r w:rsidR="00E870DE" w:rsidRPr="00380509">
        <w:rPr>
          <w:rFonts w:hint="eastAsia"/>
          <w:b/>
          <w:noProof/>
          <w:sz w:val="22"/>
          <w:szCs w:val="22"/>
        </w:rPr>
        <w:t>)</w:t>
      </w:r>
      <w:r w:rsidR="00CE7BB9" w:rsidRPr="00380509">
        <w:rPr>
          <w:b/>
          <w:noProof/>
          <w:sz w:val="22"/>
          <w:szCs w:val="22"/>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0246A77" w:rsidR="001E41F3" w:rsidRPr="00827F70" w:rsidRDefault="000B00FE" w:rsidP="00827F70">
            <w:pPr>
              <w:pStyle w:val="CRCoverPage"/>
              <w:spacing w:after="0"/>
              <w:jc w:val="center"/>
              <w:rPr>
                <w:b/>
                <w:bCs/>
                <w:noProof/>
                <w:lang w:eastAsia="zh-CN"/>
              </w:rPr>
            </w:pPr>
            <w:r w:rsidRPr="000B00FE">
              <w:rPr>
                <w:b/>
                <w:bCs/>
                <w:sz w:val="28"/>
                <w:szCs w:val="28"/>
                <w:lang w:eastAsia="zh-CN"/>
              </w:rPr>
              <w:t>4413</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C6B0AC7" w:rsidR="001E41F3" w:rsidRPr="00410371" w:rsidRDefault="00E870DE" w:rsidP="00E13F3D">
            <w:pPr>
              <w:pStyle w:val="CRCoverPage"/>
              <w:spacing w:after="0"/>
              <w:jc w:val="center"/>
              <w:rPr>
                <w:b/>
                <w:noProof/>
                <w:lang w:eastAsia="zh-CN"/>
              </w:rPr>
            </w:pPr>
            <w:r w:rsidRPr="00E870DE">
              <w:rPr>
                <w:rFonts w:hint="eastAsia"/>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ABE0914" w:rsidR="001E41F3" w:rsidRPr="008D1062" w:rsidRDefault="008D1062" w:rsidP="00E870DE">
            <w:pPr>
              <w:pStyle w:val="CRCoverPage"/>
              <w:spacing w:after="0"/>
              <w:jc w:val="center"/>
              <w:rPr>
                <w:b/>
                <w:bCs/>
                <w:noProof/>
                <w:sz w:val="28"/>
                <w:lang w:eastAsia="zh-CN"/>
              </w:rPr>
            </w:pPr>
            <w:r w:rsidRPr="008D1062">
              <w:rPr>
                <w:b/>
                <w:bCs/>
                <w:sz w:val="28"/>
                <w:szCs w:val="28"/>
                <w:lang w:eastAsia="zh-CN"/>
              </w:rPr>
              <w:t>1</w:t>
            </w:r>
            <w:r w:rsidR="00B904E8">
              <w:rPr>
                <w:rFonts w:hint="eastAsia"/>
                <w:b/>
                <w:bCs/>
                <w:sz w:val="28"/>
                <w:szCs w:val="28"/>
                <w:lang w:eastAsia="zh-CN"/>
              </w:rPr>
              <w:t>8</w:t>
            </w:r>
            <w:r w:rsidRPr="008D1062">
              <w:rPr>
                <w:b/>
                <w:bCs/>
                <w:sz w:val="28"/>
                <w:szCs w:val="28"/>
                <w:lang w:eastAsia="zh-CN"/>
              </w:rPr>
              <w:t>.</w:t>
            </w:r>
            <w:r w:rsidR="00E870DE" w:rsidRPr="00E870DE">
              <w:rPr>
                <w:rFonts w:hint="eastAsia"/>
                <w:b/>
                <w:bCs/>
                <w:sz w:val="28"/>
                <w:szCs w:val="28"/>
                <w:lang w:eastAsia="zh-CN"/>
              </w:rPr>
              <w:t>1</w:t>
            </w:r>
            <w:r w:rsidRPr="008D1062">
              <w:rPr>
                <w:b/>
                <w:bCs/>
                <w:sz w:val="28"/>
                <w:szCs w:val="28"/>
                <w:lang w:eastAsia="zh-CN"/>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4B0C282" w:rsidR="00827F70" w:rsidRDefault="00164D01" w:rsidP="00DA0B1F">
            <w:pPr>
              <w:pStyle w:val="CRCoverPage"/>
              <w:spacing w:after="0"/>
              <w:rPr>
                <w:lang w:eastAsia="zh-CN"/>
              </w:rPr>
            </w:pPr>
            <w:r>
              <w:rPr>
                <w:lang w:eastAsia="zh-CN"/>
              </w:rPr>
              <w:t>KI#</w:t>
            </w:r>
            <w:r w:rsidR="00DA0B1F">
              <w:rPr>
                <w:lang w:eastAsia="zh-CN"/>
              </w:rPr>
              <w:t>5</w:t>
            </w:r>
            <w:r>
              <w:rPr>
                <w:lang w:eastAsia="zh-CN"/>
              </w:rPr>
              <w:t>:</w:t>
            </w:r>
            <w:r w:rsidR="00620C56">
              <w:rPr>
                <w:rFonts w:hint="eastAsia"/>
                <w:lang w:eastAsia="zh-CN"/>
              </w:rPr>
              <w:t xml:space="preserve"> </w:t>
            </w:r>
            <w:r w:rsidR="00DA0B1F">
              <w:rPr>
                <w:lang w:eastAsia="zh-CN"/>
              </w:rPr>
              <w:t xml:space="preserve">Reference Correction for Group </w:t>
            </w:r>
            <w:proofErr w:type="spellStart"/>
            <w:r w:rsidR="00DA0B1F">
              <w:rPr>
                <w:lang w:eastAsia="zh-CN"/>
              </w:rPr>
              <w:t>QoS</w:t>
            </w:r>
            <w:proofErr w:type="spellEnd"/>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8E75B44" w:rsidR="001E41F3" w:rsidRDefault="00E870DE" w:rsidP="00E870DE">
            <w:pPr>
              <w:pStyle w:val="CRCoverPage"/>
              <w:spacing w:after="0"/>
              <w:ind w:left="100"/>
              <w:rPr>
                <w:lang w:eastAsia="zh-CN"/>
              </w:rPr>
            </w:pPr>
            <w:r w:rsidRPr="00E870DE">
              <w:rPr>
                <w:rFonts w:hint="eastAsia"/>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55279C49" w:rsidR="001E41F3" w:rsidRDefault="000A72B4" w:rsidP="00E870DE">
            <w:pPr>
              <w:pStyle w:val="CRCoverPage"/>
              <w:spacing w:after="0"/>
              <w:ind w:left="100"/>
              <w:rPr>
                <w:noProof/>
                <w:lang w:eastAsia="zh-CN"/>
              </w:rPr>
            </w:pPr>
            <w:r>
              <w:rPr>
                <w:rFonts w:hint="eastAsia"/>
                <w:lang w:eastAsia="zh-CN"/>
              </w:rPr>
              <w:t>2023</w:t>
            </w:r>
            <w:r w:rsidR="00827F70">
              <w:rPr>
                <w:lang w:eastAsia="zh-CN"/>
              </w:rPr>
              <w:t>-</w:t>
            </w:r>
            <w:r>
              <w:rPr>
                <w:rFonts w:hint="eastAsia"/>
                <w:lang w:eastAsia="zh-CN"/>
              </w:rPr>
              <w:t>0</w:t>
            </w:r>
            <w:r w:rsidR="00E870DE" w:rsidRPr="00E870DE">
              <w:rPr>
                <w:rFonts w:hint="eastAsia"/>
                <w:lang w:eastAsia="zh-CN"/>
              </w:rPr>
              <w:t>4</w:t>
            </w:r>
            <w:r w:rsidR="0078772C">
              <w:rPr>
                <w:lang w:eastAsia="zh-CN"/>
              </w:rPr>
              <w:t>-</w:t>
            </w:r>
            <w:r w:rsidR="00E870DE" w:rsidRPr="00E870DE">
              <w:rPr>
                <w:rFonts w:hint="eastAsia"/>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34DE9FA" w:rsidR="001E41F3" w:rsidRPr="00270149" w:rsidRDefault="0004565F" w:rsidP="00D24991">
            <w:pPr>
              <w:pStyle w:val="CRCoverPage"/>
              <w:spacing w:after="0"/>
              <w:ind w:left="100" w:right="-609"/>
              <w:rPr>
                <w:rFonts w:eastAsia="맑은 고딕"/>
                <w:b/>
                <w:bCs/>
                <w:noProof/>
                <w:lang w:eastAsia="ko-KR"/>
              </w:rPr>
            </w:pPr>
            <w:r>
              <w:rPr>
                <w:rFonts w:eastAsia="맑은 고딕" w:hint="eastAsia"/>
                <w:b/>
                <w:bCs/>
                <w:noProof/>
                <w:lang w:eastAsia="ko-KR"/>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E1CDC" w14:textId="77777777" w:rsidR="0005614E" w:rsidRDefault="00DA0B1F" w:rsidP="00164D01">
            <w:pPr>
              <w:pStyle w:val="CRCoverPage"/>
              <w:spacing w:after="0"/>
              <w:ind w:left="100"/>
              <w:rPr>
                <w:noProof/>
                <w:lang w:val="en-US" w:eastAsia="zh-CN"/>
              </w:rPr>
            </w:pPr>
            <w:r>
              <w:rPr>
                <w:noProof/>
                <w:lang w:val="en-US" w:eastAsia="zh-CN"/>
              </w:rPr>
              <w:t>There are incorrect clause numbers in the spec.</w:t>
            </w:r>
          </w:p>
          <w:p w14:paraId="42103E10" w14:textId="77777777" w:rsidR="00DA0B1F" w:rsidRDefault="00DA0B1F" w:rsidP="00164D01">
            <w:pPr>
              <w:pStyle w:val="CRCoverPage"/>
              <w:spacing w:after="0"/>
              <w:ind w:left="100"/>
              <w:rPr>
                <w:noProof/>
                <w:lang w:val="en-US" w:eastAsia="zh-CN"/>
              </w:rPr>
            </w:pPr>
            <w:r>
              <w:rPr>
                <w:noProof/>
                <w:lang w:val="en-US" w:eastAsia="zh-CN"/>
              </w:rPr>
              <w:t xml:space="preserve">5.29a.2 should be corrected into </w:t>
            </w:r>
            <w:r w:rsidR="008A67D9">
              <w:rPr>
                <w:noProof/>
                <w:lang w:val="en-US" w:eastAsia="zh-CN"/>
              </w:rPr>
              <w:t>5.20c</w:t>
            </w:r>
            <w:r>
              <w:rPr>
                <w:noProof/>
                <w:lang w:val="en-US" w:eastAsia="zh-CN"/>
              </w:rPr>
              <w:t>.</w:t>
            </w:r>
          </w:p>
          <w:p w14:paraId="3A567DA5" w14:textId="5885527B" w:rsidR="00270149" w:rsidRPr="00FB168A" w:rsidRDefault="00270149" w:rsidP="00164D01">
            <w:pPr>
              <w:pStyle w:val="CRCoverPage"/>
              <w:spacing w:after="0"/>
              <w:ind w:left="100"/>
              <w:rPr>
                <w:noProof/>
                <w:lang w:val="en-US" w:eastAsia="zh-CN"/>
              </w:rPr>
            </w:pPr>
            <w:r>
              <w:rPr>
                <w:noProof/>
                <w:lang w:val="en-US" w:eastAsia="zh-CN"/>
              </w:rPr>
              <w:t>It needs to be clarifed how to handle the QoS for a UE when the UE belogs to multiple groups simultateously.</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DA0B1F"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A01BA73" w:rsidR="00357253" w:rsidRDefault="00DA0B1F" w:rsidP="00982684">
            <w:pPr>
              <w:pStyle w:val="CRCoverPage"/>
              <w:spacing w:after="0"/>
              <w:ind w:left="100"/>
              <w:rPr>
                <w:noProof/>
              </w:rPr>
            </w:pPr>
            <w:r>
              <w:rPr>
                <w:noProof/>
                <w:lang w:val="en-US" w:eastAsia="zh-CN"/>
              </w:rPr>
              <w:t>Clause number is corrected.</w:t>
            </w:r>
            <w:r w:rsidR="00270149">
              <w:rPr>
                <w:noProof/>
                <w:lang w:val="en-US" w:eastAsia="zh-CN"/>
              </w:rPr>
              <w:t xml:space="preserve"> Clarifying texts are added.</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92A854" w:rsidR="00357253" w:rsidRDefault="009A16E7" w:rsidP="00DA0B1F">
            <w:pPr>
              <w:pStyle w:val="CRCoverPage"/>
              <w:spacing w:after="0"/>
              <w:ind w:left="100"/>
              <w:rPr>
                <w:noProof/>
                <w:lang w:eastAsia="zh-CN"/>
              </w:rPr>
            </w:pPr>
            <w:r>
              <w:rPr>
                <w:rFonts w:hint="eastAsia"/>
                <w:noProof/>
                <w:lang w:eastAsia="zh-CN"/>
              </w:rPr>
              <w:t xml:space="preserve">There </w:t>
            </w:r>
            <w:r w:rsidR="00DA0B1F">
              <w:rPr>
                <w:noProof/>
                <w:lang w:eastAsia="zh-CN"/>
              </w:rPr>
              <w:t>are incorrect clause refernce numbers in the spec.</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BECC61D" w:rsidR="00357253" w:rsidRDefault="00DA0B1F" w:rsidP="000A22DD">
            <w:pPr>
              <w:pStyle w:val="CRCoverPage"/>
              <w:spacing w:after="0"/>
              <w:ind w:left="100"/>
              <w:rPr>
                <w:noProof/>
                <w:lang w:eastAsia="zh-CN"/>
              </w:rPr>
            </w:pPr>
            <w:r>
              <w:rPr>
                <w:noProof/>
                <w:lang w:eastAsia="zh-CN"/>
              </w:rPr>
              <w:t>O.1, O.2, O.3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27A76D92" w14:textId="77777777" w:rsidR="00DA0B1F" w:rsidRDefault="00DA0B1F" w:rsidP="00DA0B1F">
      <w:pPr>
        <w:pStyle w:val="1"/>
      </w:pPr>
      <w:bookmarkStart w:id="2" w:name="_Toc131517301"/>
      <w:r>
        <w:t>O.1</w:t>
      </w:r>
      <w:r>
        <w:tab/>
        <w:t xml:space="preserve">A PDU Session with multiple </w:t>
      </w:r>
      <w:proofErr w:type="spellStart"/>
      <w:r>
        <w:t>QoS</w:t>
      </w:r>
      <w:proofErr w:type="spellEnd"/>
      <w:r>
        <w:t xml:space="preserve"> Flows for different groups</w:t>
      </w:r>
      <w:bookmarkEnd w:id="2"/>
    </w:p>
    <w:p w14:paraId="5D2332AF" w14:textId="77777777" w:rsidR="00DA0B1F" w:rsidRDefault="00DA0B1F" w:rsidP="00DA0B1F">
      <w:r>
        <w:t xml:space="preserve">In case the UE Application sends individual copies of data to different receivers, 5GS allows UE to simultaneously send data to different groups with different </w:t>
      </w:r>
      <w:proofErr w:type="spellStart"/>
      <w:r>
        <w:t>QoS</w:t>
      </w:r>
      <w:proofErr w:type="spellEnd"/>
      <w:r>
        <w:t xml:space="preserve"> policy via the following:</w:t>
      </w:r>
    </w:p>
    <w:p w14:paraId="2A5C49B4" w14:textId="77777777" w:rsidR="00DA0B1F" w:rsidRDefault="00DA0B1F" w:rsidP="00DA0B1F">
      <w:pPr>
        <w:pStyle w:val="B1"/>
      </w:pPr>
      <w:r>
        <w:t>-</w:t>
      </w:r>
      <w:r>
        <w:tab/>
        <w:t xml:space="preserve">If different groups (IP or Ethernet multicast groups) are associated to the same DNN and S-NSSAI combination used for a 5G VN group, then different </w:t>
      </w:r>
      <w:proofErr w:type="spellStart"/>
      <w:r>
        <w:t>QoS</w:t>
      </w:r>
      <w:proofErr w:type="spellEnd"/>
      <w:r>
        <w:t xml:space="preserve"> Flows of a single PDU Session may be used to transfer the data copy sent to different groups.</w:t>
      </w:r>
    </w:p>
    <w:p w14:paraId="318447F9" w14:textId="77777777" w:rsidR="00DA0B1F" w:rsidRDefault="00DA0B1F" w:rsidP="00DA0B1F">
      <w:r>
        <w:t xml:space="preserve">Figure O.1-1 shows a PDU Session with multiple </w:t>
      </w:r>
      <w:proofErr w:type="spellStart"/>
      <w:r>
        <w:t>QoS</w:t>
      </w:r>
      <w:proofErr w:type="spellEnd"/>
      <w:r>
        <w:t xml:space="preserve"> Flows for different groups as an example.</w:t>
      </w:r>
    </w:p>
    <w:p w14:paraId="3AC9DD2B" w14:textId="1C8A902A" w:rsidR="00DA0B1F" w:rsidRDefault="00DA0B1F" w:rsidP="00DA0B1F">
      <w:pPr>
        <w:pStyle w:val="B1"/>
      </w:pPr>
      <w:r>
        <w:t>-</w:t>
      </w:r>
      <w:r>
        <w:tab/>
        <w:t xml:space="preserve">Group1 (G1): a group of multicast address 1 with members UE1 and UE2 is associated with 5GVN.A group. The </w:t>
      </w:r>
      <w:proofErr w:type="spellStart"/>
      <w:r>
        <w:t>QoS</w:t>
      </w:r>
      <w:proofErr w:type="spellEnd"/>
      <w:r>
        <w:t xml:space="preserve"> for multicast address 1 is set to QoS1. For G1, its members, multicast address 1 and corresponding QoS1 are provisioned as part of the Service specific parameters for 5GVN.A group as described in clause </w:t>
      </w:r>
      <w:del w:id="3" w:author="Samsung" w:date="2023-04-07T13:03:00Z">
        <w:r w:rsidDel="00DA0B1F">
          <w:delText>5.29a.2</w:delText>
        </w:r>
      </w:del>
      <w:ins w:id="4" w:author="Samsung" w:date="2023-04-07T16:18:00Z">
        <w:r w:rsidR="008A67D9">
          <w:t>5.20c</w:t>
        </w:r>
      </w:ins>
      <w:r>
        <w:t>.</w:t>
      </w:r>
    </w:p>
    <w:p w14:paraId="6D369FEC" w14:textId="692BC4F7" w:rsidR="00DA0B1F" w:rsidRDefault="00DA0B1F" w:rsidP="00DA0B1F">
      <w:pPr>
        <w:pStyle w:val="B1"/>
      </w:pPr>
      <w:r>
        <w:t>-</w:t>
      </w:r>
      <w:r>
        <w:tab/>
        <w:t xml:space="preserve">Group2 (G2): a group of multicast address 2 with members UE1 and UE3 is associated with 5GVN.A group. The </w:t>
      </w:r>
      <w:proofErr w:type="spellStart"/>
      <w:r>
        <w:t>QoS</w:t>
      </w:r>
      <w:proofErr w:type="spellEnd"/>
      <w:r>
        <w:t xml:space="preserve"> for multicast address 2 is set to QoS2. For G2, its members, multicast address 2 and corresponding QoS2 are provisioned as part of the Service specific parameters for 5GVN.A group as described in clause </w:t>
      </w:r>
      <w:del w:id="5" w:author="Samsung" w:date="2023-04-07T13:03:00Z">
        <w:r w:rsidDel="00DA0B1F">
          <w:delText>5.29a.2</w:delText>
        </w:r>
      </w:del>
      <w:ins w:id="6" w:author="Samsung" w:date="2023-04-07T16:18:00Z">
        <w:r w:rsidR="008A67D9">
          <w:t>5.20c</w:t>
        </w:r>
      </w:ins>
      <w:r>
        <w:t>.</w:t>
      </w:r>
    </w:p>
    <w:p w14:paraId="63A210C0" w14:textId="77777777" w:rsidR="00DA0B1F" w:rsidRDefault="00DA0B1F" w:rsidP="00DA0B1F">
      <w:pPr>
        <w:pStyle w:val="B1"/>
      </w:pPr>
      <w:r>
        <w:t>-</w:t>
      </w:r>
      <w:r>
        <w:tab/>
        <w:t xml:space="preserve">During establishment or modification procedure for PDU Sessions targeting to DNN and S-NSSAI for 5GVN.A group, the SMF and PCF can jointly use the Service specific parameters for 5GVN.A group to setup the </w:t>
      </w:r>
      <w:proofErr w:type="spellStart"/>
      <w:r>
        <w:t>QoS</w:t>
      </w:r>
      <w:proofErr w:type="spellEnd"/>
      <w:r>
        <w:t xml:space="preserve"> flow in respective member's PDU Session. As a result:</w:t>
      </w:r>
    </w:p>
    <w:p w14:paraId="5B6984DE" w14:textId="77777777" w:rsidR="00DA0B1F" w:rsidRDefault="00DA0B1F" w:rsidP="00DA0B1F">
      <w:pPr>
        <w:pStyle w:val="B2"/>
      </w:pPr>
      <w:r>
        <w:t>-</w:t>
      </w:r>
      <w:r>
        <w:tab/>
        <w:t xml:space="preserve">There will have two </w:t>
      </w:r>
      <w:proofErr w:type="spellStart"/>
      <w:r>
        <w:t>QoS</w:t>
      </w:r>
      <w:proofErr w:type="spellEnd"/>
      <w:r>
        <w:t xml:space="preserve"> flows in UE1's PDU Session targeting to DNN and S-NSSAI for 5GVN.A group, one </w:t>
      </w:r>
      <w:proofErr w:type="spellStart"/>
      <w:r>
        <w:t>QoS</w:t>
      </w:r>
      <w:proofErr w:type="spellEnd"/>
      <w:r>
        <w:t xml:space="preserve"> flow (</w:t>
      </w:r>
      <w:proofErr w:type="spellStart"/>
      <w:r>
        <w:t>QoS</w:t>
      </w:r>
      <w:proofErr w:type="spellEnd"/>
      <w:r>
        <w:t xml:space="preserve"> Flow 1.1) is used to carry data destined to multicast address 1 with QoS1, the other one (</w:t>
      </w:r>
      <w:proofErr w:type="spellStart"/>
      <w:r>
        <w:t>QoS</w:t>
      </w:r>
      <w:proofErr w:type="spellEnd"/>
      <w:r>
        <w:t xml:space="preserve"> Flow 1.2) is used to carry data destined to multicast address 2 with QoS2.</w:t>
      </w:r>
    </w:p>
    <w:p w14:paraId="7A1B20CC" w14:textId="77777777" w:rsidR="00DA0B1F" w:rsidRDefault="00DA0B1F" w:rsidP="00DA0B1F">
      <w:pPr>
        <w:pStyle w:val="B2"/>
      </w:pPr>
      <w:r>
        <w:t>-</w:t>
      </w:r>
      <w:r>
        <w:tab/>
        <w:t xml:space="preserve">There will have one </w:t>
      </w:r>
      <w:proofErr w:type="spellStart"/>
      <w:r>
        <w:t>QoS</w:t>
      </w:r>
      <w:proofErr w:type="spellEnd"/>
      <w:r>
        <w:t xml:space="preserve"> flow (</w:t>
      </w:r>
      <w:proofErr w:type="spellStart"/>
      <w:r>
        <w:t>QoS</w:t>
      </w:r>
      <w:proofErr w:type="spellEnd"/>
      <w:r>
        <w:t xml:space="preserve"> Flow 2) in UE2's PDU Session targeting to DNN and S-NSSAI for 5GVN.A group, this </w:t>
      </w:r>
      <w:proofErr w:type="spellStart"/>
      <w:r>
        <w:t>QoS</w:t>
      </w:r>
      <w:proofErr w:type="spellEnd"/>
      <w:r>
        <w:t xml:space="preserve"> flow is used to carry data destined to multicast address 1 with QoS1.</w:t>
      </w:r>
    </w:p>
    <w:p w14:paraId="7DC61E61" w14:textId="77777777" w:rsidR="00DA0B1F" w:rsidRDefault="00DA0B1F" w:rsidP="00DA0B1F">
      <w:pPr>
        <w:pStyle w:val="B2"/>
      </w:pPr>
      <w:r>
        <w:t>-</w:t>
      </w:r>
      <w:r>
        <w:tab/>
        <w:t xml:space="preserve">There will have one </w:t>
      </w:r>
      <w:proofErr w:type="spellStart"/>
      <w:r>
        <w:t>QoS</w:t>
      </w:r>
      <w:proofErr w:type="spellEnd"/>
      <w:r>
        <w:t xml:space="preserve"> flow (</w:t>
      </w:r>
      <w:proofErr w:type="spellStart"/>
      <w:r>
        <w:t>QoS</w:t>
      </w:r>
      <w:proofErr w:type="spellEnd"/>
      <w:r>
        <w:t xml:space="preserve"> Flow 3) in UE3's PDU Session targeting to DNN and S-NSSAI for 5GVN.A group, this </w:t>
      </w:r>
      <w:proofErr w:type="spellStart"/>
      <w:r>
        <w:t>QoS</w:t>
      </w:r>
      <w:proofErr w:type="spellEnd"/>
      <w:r>
        <w:t xml:space="preserve"> flow is used to carry data destined to multicast address 2 with QoS2.</w:t>
      </w:r>
    </w:p>
    <w:p w14:paraId="34885B36" w14:textId="77777777" w:rsidR="00DA0B1F" w:rsidRDefault="00DA0B1F" w:rsidP="00DA0B1F">
      <w:pPr>
        <w:pStyle w:val="B1"/>
      </w:pPr>
      <w:r>
        <w:t>-</w:t>
      </w:r>
      <w:r>
        <w:tab/>
        <w:t xml:space="preserve">UE1 sends data with multicast address 1 (MA.1) to a UPF via </w:t>
      </w:r>
      <w:proofErr w:type="spellStart"/>
      <w:r>
        <w:t>QoS</w:t>
      </w:r>
      <w:proofErr w:type="spellEnd"/>
      <w:r>
        <w:t xml:space="preserve"> Flow 1.1 of UE1's PDU session for 5GVN.A group. The UPF forwards the packet to UE2 as it is a member of multicast group represented by multicast address 1 via </w:t>
      </w:r>
      <w:proofErr w:type="spellStart"/>
      <w:r>
        <w:t>QoS</w:t>
      </w:r>
      <w:proofErr w:type="spellEnd"/>
      <w:r>
        <w:t xml:space="preserve"> Flow 2 of UE2's PDU Session for 5GVN.A group.</w:t>
      </w:r>
    </w:p>
    <w:p w14:paraId="6E1FF6B7" w14:textId="77777777" w:rsidR="00DA0B1F" w:rsidRDefault="00DA0B1F" w:rsidP="00DA0B1F">
      <w:pPr>
        <w:pStyle w:val="B1"/>
      </w:pPr>
      <w:r>
        <w:t>-</w:t>
      </w:r>
      <w:r>
        <w:tab/>
        <w:t xml:space="preserve">UE1 also sends the same data with multicast address 2 (MA.2) to the UPF via </w:t>
      </w:r>
      <w:proofErr w:type="spellStart"/>
      <w:r>
        <w:t>QoS</w:t>
      </w:r>
      <w:proofErr w:type="spellEnd"/>
      <w:r>
        <w:t xml:space="preserve"> Flow 1.2 of the same PDU Session for 5GVN.A group. The UPF forwards the packet to UE3 as it is a member of multicast group represented by multicast address 2 via </w:t>
      </w:r>
      <w:proofErr w:type="spellStart"/>
      <w:r>
        <w:t>QoS</w:t>
      </w:r>
      <w:proofErr w:type="spellEnd"/>
      <w:r>
        <w:t xml:space="preserve"> Flow 3 of UE3'sPDU Session for 5GVN.A group.</w:t>
      </w:r>
    </w:p>
    <w:p w14:paraId="5B48AAFD" w14:textId="77777777" w:rsidR="00DA0B1F" w:rsidRDefault="00DA0B1F" w:rsidP="00DA0B1F">
      <w:pPr>
        <w:pStyle w:val="TH"/>
      </w:pPr>
      <w:r>
        <w:object w:dxaOrig="9556" w:dyaOrig="4410" w14:anchorId="2CE12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15pt;height:141.65pt" o:ole="">
            <v:imagedata r:id="rId11" o:title=""/>
          </v:shape>
          <o:OLEObject Type="Embed" ProgID="Visio.Drawing.15" ShapeID="_x0000_i1025" DrawAspect="Content" ObjectID="_1742393658" r:id="rId12"/>
        </w:object>
      </w:r>
    </w:p>
    <w:p w14:paraId="0DD483F4" w14:textId="77777777" w:rsidR="00DA0B1F" w:rsidRDefault="00DA0B1F" w:rsidP="00DA0B1F">
      <w:pPr>
        <w:pStyle w:val="TF"/>
      </w:pPr>
      <w:r>
        <w:t xml:space="preserve">Figure O.1-1: A PDU Session with multiple </w:t>
      </w:r>
      <w:proofErr w:type="spellStart"/>
      <w:r>
        <w:t>QoS</w:t>
      </w:r>
      <w:proofErr w:type="spellEnd"/>
      <w:r>
        <w:t xml:space="preserve"> Flows for different groups</w:t>
      </w:r>
    </w:p>
    <w:p w14:paraId="2CD6EB87" w14:textId="77777777" w:rsidR="00DA0B1F" w:rsidRDefault="00DA0B1F" w:rsidP="00DA0B1F">
      <w:pPr>
        <w:pStyle w:val="1"/>
      </w:pPr>
      <w:bookmarkStart w:id="7" w:name="_Toc131517302"/>
      <w:r>
        <w:lastRenderedPageBreak/>
        <w:t>O.2</w:t>
      </w:r>
      <w:r>
        <w:tab/>
        <w:t>Multiple PDU Sessions for different groups</w:t>
      </w:r>
      <w:bookmarkEnd w:id="7"/>
    </w:p>
    <w:p w14:paraId="4C16633F" w14:textId="77777777" w:rsidR="00DA0B1F" w:rsidRDefault="00DA0B1F" w:rsidP="00DA0B1F">
      <w:r>
        <w:t xml:space="preserve">In the case that the UE Application sends individual copies of data to different receivers, 5GS allows UE to simultaneously send data to different groups with different </w:t>
      </w:r>
      <w:proofErr w:type="spellStart"/>
      <w:r>
        <w:t>QoS</w:t>
      </w:r>
      <w:proofErr w:type="spellEnd"/>
      <w:r>
        <w:t xml:space="preserve"> policy via the following:</w:t>
      </w:r>
    </w:p>
    <w:p w14:paraId="11EA537D" w14:textId="77777777" w:rsidR="00DA0B1F" w:rsidRDefault="00DA0B1F" w:rsidP="00DA0B1F">
      <w:pPr>
        <w:pStyle w:val="B1"/>
      </w:pPr>
      <w:r>
        <w:t>-</w:t>
      </w:r>
      <w:r>
        <w:tab/>
        <w:t xml:space="preserve">If different groups (IP or Ethernet multicast groups) are associated to different DNN and S-NSSAI combinations used for different 5G VN groups, then different PDU Sessions are used to transfer the data copy sent to different groups. As a result, the UE sends the same data to different groups using the </w:t>
      </w:r>
      <w:proofErr w:type="spellStart"/>
      <w:r>
        <w:t>QoS</w:t>
      </w:r>
      <w:proofErr w:type="spellEnd"/>
      <w:r>
        <w:t xml:space="preserve"> Flow of the respective PDU Sessions.</w:t>
      </w:r>
    </w:p>
    <w:p w14:paraId="65918F97" w14:textId="77777777" w:rsidR="00DA0B1F" w:rsidRDefault="00DA0B1F" w:rsidP="00DA0B1F">
      <w:r>
        <w:t>Figure O.2-1 shows multiple PDU sessions used for different groups as an example.</w:t>
      </w:r>
    </w:p>
    <w:p w14:paraId="1C3E8201" w14:textId="0526FCCC" w:rsidR="00DA0B1F" w:rsidRDefault="00DA0B1F" w:rsidP="00DA0B1F">
      <w:pPr>
        <w:pStyle w:val="B1"/>
      </w:pPr>
      <w:r>
        <w:t>-</w:t>
      </w:r>
      <w:r>
        <w:tab/>
        <w:t xml:space="preserve">Group1 (G1): a group of multicast address 1 with members UE1 and UE2 is associated with 5GVN.1 group. The </w:t>
      </w:r>
      <w:proofErr w:type="spellStart"/>
      <w:r>
        <w:t>QoS</w:t>
      </w:r>
      <w:proofErr w:type="spellEnd"/>
      <w:r>
        <w:t xml:space="preserve"> for multicast address 1 is set to QoS1. For G1, its members, multicast address 1 and corresponding QoS1 are provisioned as part of the Service specific parameters for 5GVN.1 group as described in clause </w:t>
      </w:r>
      <w:del w:id="8" w:author="Samsung" w:date="2023-04-07T13:03:00Z">
        <w:r w:rsidDel="00DA0B1F">
          <w:delText>5.29a.2</w:delText>
        </w:r>
      </w:del>
      <w:ins w:id="9" w:author="Samsung" w:date="2023-04-07T16:18:00Z">
        <w:r w:rsidR="008A67D9">
          <w:t>5.20c</w:t>
        </w:r>
      </w:ins>
      <w:r>
        <w:t>.</w:t>
      </w:r>
    </w:p>
    <w:p w14:paraId="250E144A" w14:textId="3DAA3A33" w:rsidR="00DA0B1F" w:rsidRDefault="00DA0B1F" w:rsidP="00DA0B1F">
      <w:pPr>
        <w:pStyle w:val="B1"/>
      </w:pPr>
      <w:r>
        <w:t>-</w:t>
      </w:r>
      <w:r>
        <w:tab/>
        <w:t xml:space="preserve">Group2 (G2): a group of multicast address 2 with members UE1 and UE3 is associated with 5GVN.2 group. The </w:t>
      </w:r>
      <w:proofErr w:type="spellStart"/>
      <w:r>
        <w:t>QoS</w:t>
      </w:r>
      <w:proofErr w:type="spellEnd"/>
      <w:r>
        <w:t xml:space="preserve"> for multicast address 2 is set to QoS2. For G2, its members, multicast address 2 and corresponding QoS2 are provisioned as part of the Service specific parameters for 5GVN.2 group as described in clause </w:t>
      </w:r>
      <w:del w:id="10" w:author="Samsung" w:date="2023-04-07T13:03:00Z">
        <w:r w:rsidDel="00DA0B1F">
          <w:delText>5.29a.2</w:delText>
        </w:r>
      </w:del>
      <w:ins w:id="11" w:author="Samsung" w:date="2023-04-07T16:18:00Z">
        <w:r w:rsidR="008A67D9">
          <w:t>5.20c</w:t>
        </w:r>
      </w:ins>
      <w:r>
        <w:t>.</w:t>
      </w:r>
    </w:p>
    <w:p w14:paraId="282D3001" w14:textId="77777777" w:rsidR="00DA0B1F" w:rsidRDefault="00DA0B1F" w:rsidP="00DA0B1F">
      <w:pPr>
        <w:pStyle w:val="B1"/>
      </w:pPr>
      <w:r>
        <w:t>-</w:t>
      </w:r>
      <w:r>
        <w:tab/>
        <w:t xml:space="preserve">During establishment or modification procedure for PDU Sessions targeting to DNN and S-NSSAI for 5GVN.1 group, the SMF and PCF can jointly use the Service specific parameters for 5GVN.1 group to setup the </w:t>
      </w:r>
      <w:proofErr w:type="spellStart"/>
      <w:r>
        <w:t>QoS</w:t>
      </w:r>
      <w:proofErr w:type="spellEnd"/>
      <w:r>
        <w:t xml:space="preserve"> flow in respective member's PDU Session. During establishment or modification procedure for PDU Sessions targeting to DNN and S-NSSAI for 5GVN.2 group, the SMF and PCF can jointly use the Service specific parameters for 5GVN.2 group to setup the </w:t>
      </w:r>
      <w:proofErr w:type="spellStart"/>
      <w:r>
        <w:t>QoS</w:t>
      </w:r>
      <w:proofErr w:type="spellEnd"/>
      <w:r>
        <w:t xml:space="preserve"> flow in respective member's PDU Session. As a result:</w:t>
      </w:r>
    </w:p>
    <w:p w14:paraId="68975706" w14:textId="77777777" w:rsidR="00DA0B1F" w:rsidRDefault="00DA0B1F" w:rsidP="00DA0B1F">
      <w:pPr>
        <w:pStyle w:val="B2"/>
      </w:pPr>
      <w:r>
        <w:t>-</w:t>
      </w:r>
      <w:r>
        <w:tab/>
        <w:t xml:space="preserve">There will have two PDU Sessions for UE1: one PDU Session is targeting to DNN and S-NSSAI for 5GVN.1 group and there will have one </w:t>
      </w:r>
      <w:proofErr w:type="spellStart"/>
      <w:r>
        <w:t>QoS</w:t>
      </w:r>
      <w:proofErr w:type="spellEnd"/>
      <w:r>
        <w:t xml:space="preserve"> flow setup to carry data destined to multicast address 1 with QoS1; the other PDU Session is targeting to DNN and S-NSSAI for 5GVN.2 group and there will have one </w:t>
      </w:r>
      <w:proofErr w:type="spellStart"/>
      <w:r>
        <w:t>QoS</w:t>
      </w:r>
      <w:proofErr w:type="spellEnd"/>
      <w:r>
        <w:t xml:space="preserve"> flow setup to carry data destined to multicast address 2 with QoS2.</w:t>
      </w:r>
    </w:p>
    <w:p w14:paraId="10F27805" w14:textId="77777777" w:rsidR="00DA0B1F" w:rsidRDefault="00DA0B1F" w:rsidP="00DA0B1F">
      <w:pPr>
        <w:pStyle w:val="B2"/>
      </w:pPr>
      <w:r>
        <w:t>-</w:t>
      </w:r>
      <w:r>
        <w:tab/>
        <w:t xml:space="preserve">There will have one PDU Session for UE2: this PDU Session is targeting to DNN and S-NSSAI for 5GVN.1 group and there will have one </w:t>
      </w:r>
      <w:proofErr w:type="spellStart"/>
      <w:r>
        <w:t>QoS</w:t>
      </w:r>
      <w:proofErr w:type="spellEnd"/>
      <w:r>
        <w:t xml:space="preserve"> flow setup to carry data destined to multicast address 1 with QoS1.</w:t>
      </w:r>
    </w:p>
    <w:p w14:paraId="40F30E70" w14:textId="77777777" w:rsidR="00DA0B1F" w:rsidRDefault="00DA0B1F" w:rsidP="00DA0B1F">
      <w:pPr>
        <w:pStyle w:val="B2"/>
      </w:pPr>
      <w:r>
        <w:t>-</w:t>
      </w:r>
      <w:r>
        <w:tab/>
        <w:t xml:space="preserve">There will have one PDU Session for UE3: this PDU Session is targeting to DNN and S-NSSAI for 5GVN.2 group and there will have one </w:t>
      </w:r>
      <w:proofErr w:type="spellStart"/>
      <w:r>
        <w:t>QoS</w:t>
      </w:r>
      <w:proofErr w:type="spellEnd"/>
      <w:r>
        <w:t xml:space="preserve"> flow setup to carry data destined to multicast address 2 with QoS2.</w:t>
      </w:r>
    </w:p>
    <w:p w14:paraId="477DC87C" w14:textId="77777777" w:rsidR="00DA0B1F" w:rsidRDefault="00DA0B1F" w:rsidP="00DA0B1F">
      <w:pPr>
        <w:pStyle w:val="B1"/>
      </w:pPr>
      <w:r>
        <w:t>-</w:t>
      </w:r>
      <w:r>
        <w:tab/>
        <w:t xml:space="preserve">UE1 sends data with multicast address 1 (MA.1) to a UPF via the </w:t>
      </w:r>
      <w:proofErr w:type="spellStart"/>
      <w:r>
        <w:t>QoS</w:t>
      </w:r>
      <w:proofErr w:type="spellEnd"/>
      <w:r>
        <w:t xml:space="preserve"> Flow of UE1's PDU session for 5GVN.1 group. The UPF forwards the packet to UE2 as it is a member of multicast group represented by multicast address 1 via the </w:t>
      </w:r>
      <w:proofErr w:type="spellStart"/>
      <w:r>
        <w:t>QoS</w:t>
      </w:r>
      <w:proofErr w:type="spellEnd"/>
      <w:r>
        <w:t xml:space="preserve"> Flow of UE2's PDU Session for 5GVN.1 group.</w:t>
      </w:r>
    </w:p>
    <w:p w14:paraId="3F81292B" w14:textId="77777777" w:rsidR="00DA0B1F" w:rsidRDefault="00DA0B1F" w:rsidP="00DA0B1F">
      <w:pPr>
        <w:pStyle w:val="B1"/>
      </w:pPr>
      <w:r>
        <w:t>-</w:t>
      </w:r>
      <w:r>
        <w:tab/>
        <w:t xml:space="preserve">UE1 also sends the same data with multicast address 2 (MA.2) to the UPF via the </w:t>
      </w:r>
      <w:proofErr w:type="spellStart"/>
      <w:r>
        <w:t>QoS</w:t>
      </w:r>
      <w:proofErr w:type="spellEnd"/>
      <w:r>
        <w:t xml:space="preserve"> Flow of UE1's PDU Session for 5GVN.2 group. The UPF forwards the packet to UE3 as it is a member of multicast group represented by multicast address 2 via the </w:t>
      </w:r>
      <w:proofErr w:type="spellStart"/>
      <w:r>
        <w:t>QoS</w:t>
      </w:r>
      <w:proofErr w:type="spellEnd"/>
      <w:r>
        <w:t xml:space="preserve"> Flow of UE3's PDU Session for 5GVN.2 group.</w:t>
      </w:r>
    </w:p>
    <w:p w14:paraId="59153494" w14:textId="77777777" w:rsidR="00DA0B1F" w:rsidRPr="00972E70" w:rsidRDefault="00DA0B1F" w:rsidP="00DA0B1F">
      <w:pPr>
        <w:pStyle w:val="TH"/>
      </w:pPr>
      <w:r w:rsidRPr="00972E70">
        <w:object w:dxaOrig="9556" w:dyaOrig="4471" w14:anchorId="53E5271D">
          <v:shape id="_x0000_i1026" type="#_x0000_t75" style="width:302.95pt;height:142.15pt" o:ole="">
            <v:imagedata r:id="rId13" o:title=""/>
          </v:shape>
          <o:OLEObject Type="Embed" ProgID="Visio.Drawing.15" ShapeID="_x0000_i1026" DrawAspect="Content" ObjectID="_1742393659" r:id="rId14"/>
        </w:object>
      </w:r>
    </w:p>
    <w:p w14:paraId="1D8F096E" w14:textId="77777777" w:rsidR="00DA0B1F" w:rsidRPr="00972E70" w:rsidRDefault="00DA0B1F" w:rsidP="00DA0B1F">
      <w:pPr>
        <w:pStyle w:val="TF"/>
      </w:pPr>
      <w:r w:rsidRPr="00972E70">
        <w:t>Figure O.2-1: Multiple PDU Sessions for different groups</w:t>
      </w:r>
    </w:p>
    <w:p w14:paraId="13697783" w14:textId="77777777" w:rsidR="00DA0B1F" w:rsidRDefault="00DA0B1F" w:rsidP="00DA0B1F">
      <w:pPr>
        <w:pStyle w:val="1"/>
      </w:pPr>
      <w:bookmarkStart w:id="12" w:name="_Toc131517303"/>
      <w:r>
        <w:lastRenderedPageBreak/>
        <w:t>O.3</w:t>
      </w:r>
      <w:r>
        <w:tab/>
        <w:t>A PDU Session targeting a predefined group formed of multiple sub-groups</w:t>
      </w:r>
      <w:bookmarkEnd w:id="12"/>
    </w:p>
    <w:p w14:paraId="501A990E" w14:textId="77777777" w:rsidR="00DA0B1F" w:rsidRDefault="00DA0B1F" w:rsidP="00DA0B1F">
      <w:r>
        <w:t xml:space="preserve">In the case when the UE Application uses IP or Ethernet multicast, 5GS allows UE to simultaneously send data to different groups with different </w:t>
      </w:r>
      <w:proofErr w:type="spellStart"/>
      <w:r>
        <w:t>QoS</w:t>
      </w:r>
      <w:proofErr w:type="spellEnd"/>
      <w:r>
        <w:t xml:space="preserve"> policy via the following:</w:t>
      </w:r>
    </w:p>
    <w:p w14:paraId="276E9E55" w14:textId="77777777" w:rsidR="00DA0B1F" w:rsidRDefault="00DA0B1F" w:rsidP="00DA0B1F">
      <w:pPr>
        <w:pStyle w:val="B1"/>
      </w:pPr>
      <w:r>
        <w:t>-</w:t>
      </w:r>
      <w:r>
        <w:tab/>
        <w:t>UE establishes a PDU Session to a DNN and S-NSSAI, which can be a special DNN and S-NSSAI configured by the operator for e.g. an electrical system. The DNN and S-NSSAI is associated with a 5GVN group, which is defined as a combination of multiple sub-groups (IP or Ethernet multicast groups).</w:t>
      </w:r>
    </w:p>
    <w:p w14:paraId="59BCDA1A" w14:textId="57395BC3" w:rsidR="00DA0B1F" w:rsidRDefault="00DA0B1F" w:rsidP="00DA0B1F">
      <w:pPr>
        <w:pStyle w:val="B1"/>
      </w:pPr>
      <w:r>
        <w:t>-</w:t>
      </w:r>
      <w:r>
        <w:tab/>
        <w:t xml:space="preserve">The 5G VN group and each sub-group is associated with a separate multicast address and </w:t>
      </w:r>
      <w:proofErr w:type="spellStart"/>
      <w:r>
        <w:t>QoS</w:t>
      </w:r>
      <w:proofErr w:type="spellEnd"/>
      <w:r>
        <w:t xml:space="preserve">, the </w:t>
      </w:r>
      <w:proofErr w:type="spellStart"/>
      <w:r>
        <w:t>QoS</w:t>
      </w:r>
      <w:proofErr w:type="spellEnd"/>
      <w:r>
        <w:t xml:space="preserve"> for a 5G VN group is set to refer to the </w:t>
      </w:r>
      <w:proofErr w:type="spellStart"/>
      <w:r>
        <w:t>QoS</w:t>
      </w:r>
      <w:proofErr w:type="spellEnd"/>
      <w:r>
        <w:t xml:space="preserve"> of the sub-group that has the strictest </w:t>
      </w:r>
      <w:proofErr w:type="spellStart"/>
      <w:r>
        <w:t>QoS</w:t>
      </w:r>
      <w:proofErr w:type="spellEnd"/>
      <w:r>
        <w:t xml:space="preserve"> requirements among all the sub-group groups. </w:t>
      </w:r>
      <w:ins w:id="13" w:author="Samsung" w:date="2023-04-07T17:00:00Z">
        <w:r w:rsidR="00270149">
          <w:t xml:space="preserve">When a UE belongs to multiple groups, the </w:t>
        </w:r>
        <w:proofErr w:type="spellStart"/>
        <w:r w:rsidR="00270149">
          <w:t>QoS</w:t>
        </w:r>
        <w:proofErr w:type="spellEnd"/>
        <w:r w:rsidR="00270149">
          <w:t xml:space="preserve"> provisioning for the groups need to be done in the order that enables the </w:t>
        </w:r>
      </w:ins>
      <w:proofErr w:type="spellStart"/>
      <w:ins w:id="14" w:author="Samsung" w:date="2023-04-07T17:01:00Z">
        <w:r w:rsidR="00270149" w:rsidRPr="00270149">
          <w:t>the</w:t>
        </w:r>
        <w:proofErr w:type="spellEnd"/>
        <w:r w:rsidR="00270149" w:rsidRPr="00270149">
          <w:t xml:space="preserve"> strictest </w:t>
        </w:r>
        <w:proofErr w:type="spellStart"/>
        <w:r w:rsidR="00270149" w:rsidRPr="00270149">
          <w:t>QoS</w:t>
        </w:r>
        <w:proofErr w:type="spellEnd"/>
        <w:r w:rsidR="00270149" w:rsidRPr="00270149">
          <w:t xml:space="preserve"> </w:t>
        </w:r>
        <w:r w:rsidR="00270149">
          <w:t xml:space="preserve">policy </w:t>
        </w:r>
        <w:proofErr w:type="spellStart"/>
        <w:r w:rsidR="00270149">
          <w:t>maches</w:t>
        </w:r>
        <w:proofErr w:type="spellEnd"/>
        <w:r w:rsidR="00270149">
          <w:t xml:space="preserve"> first for the UE. </w:t>
        </w:r>
      </w:ins>
      <w:r>
        <w:t xml:space="preserve">For each group, its members, multicast address, corresponding </w:t>
      </w:r>
      <w:proofErr w:type="spellStart"/>
      <w:r>
        <w:t>QoS</w:t>
      </w:r>
      <w:proofErr w:type="spellEnd"/>
      <w:r>
        <w:t xml:space="preserve"> information, associated DNN and S-NSSAI are provisioned as part of the Service specific parameters as described in clause </w:t>
      </w:r>
      <w:del w:id="15" w:author="Samsung" w:date="2023-04-07T13:03:00Z">
        <w:r w:rsidDel="00DA0B1F">
          <w:delText>5.29a.2</w:delText>
        </w:r>
      </w:del>
      <w:ins w:id="16" w:author="Samsung" w:date="2023-04-07T16:18:00Z">
        <w:r w:rsidR="008A67D9">
          <w:t>5.20c</w:t>
        </w:r>
      </w:ins>
      <w:r>
        <w:t>.</w:t>
      </w:r>
    </w:p>
    <w:p w14:paraId="3D07EC44" w14:textId="77777777" w:rsidR="00DA0B1F" w:rsidRDefault="00DA0B1F" w:rsidP="00DA0B1F">
      <w:pPr>
        <w:pStyle w:val="B1"/>
      </w:pPr>
      <w:r>
        <w:t>-</w:t>
      </w:r>
      <w:r>
        <w:tab/>
        <w:t>The application sends traffic to a multicast address depending on which group(s) it wants to target. For example, an application sends traffic to the multicast address associated with the 5G VN group. This allows an application to send a single packet reaching multiple destinations and also multiple groups.</w:t>
      </w:r>
    </w:p>
    <w:p w14:paraId="73FFB7DA" w14:textId="77777777" w:rsidR="00DA0B1F" w:rsidRDefault="00DA0B1F" w:rsidP="00DA0B1F">
      <w:r>
        <w:t>Figure O.3-1 shows a PDU Session targeting a predefined group formed of multiple sub-groups as an example.</w:t>
      </w:r>
    </w:p>
    <w:p w14:paraId="343D2D84" w14:textId="03D60DA0" w:rsidR="00DA0B1F" w:rsidRDefault="00DA0B1F" w:rsidP="00DA0B1F">
      <w:pPr>
        <w:pStyle w:val="B1"/>
      </w:pPr>
      <w:r>
        <w:t>-</w:t>
      </w:r>
      <w:r>
        <w:tab/>
        <w:t xml:space="preserve">Group1 (G1): a group of multicast address 1 with members UE1 and UE2 is associated with / mapped to 5GVN.1 group. The </w:t>
      </w:r>
      <w:proofErr w:type="spellStart"/>
      <w:r>
        <w:t>QoS</w:t>
      </w:r>
      <w:proofErr w:type="spellEnd"/>
      <w:r>
        <w:t xml:space="preserve"> for the group is set to QoS1. For G1, its members, multicast address 1, corresponding QoS1, DNN and S-NSSAI are provisioned as part of the Service specific parameters for 5GVN.1 group as described in clause </w:t>
      </w:r>
      <w:del w:id="17" w:author="Samsung" w:date="2023-04-07T13:03:00Z">
        <w:r w:rsidDel="00DA0B1F">
          <w:delText>5.29a.2</w:delText>
        </w:r>
      </w:del>
      <w:ins w:id="18" w:author="Samsung" w:date="2023-04-07T16:18:00Z">
        <w:r w:rsidR="008A67D9">
          <w:t>5.20c</w:t>
        </w:r>
      </w:ins>
      <w:r>
        <w:t>.</w:t>
      </w:r>
    </w:p>
    <w:p w14:paraId="2A07FC98" w14:textId="259D4154" w:rsidR="00DA0B1F" w:rsidRDefault="00DA0B1F" w:rsidP="00DA0B1F">
      <w:pPr>
        <w:pStyle w:val="B1"/>
      </w:pPr>
      <w:r>
        <w:t>-</w:t>
      </w:r>
      <w:r>
        <w:tab/>
        <w:t xml:space="preserve">Group2 (G2): a group of multicast address 2 with members UE1 and UE3 is associated with / mapped to 5GVN.2 group. The </w:t>
      </w:r>
      <w:proofErr w:type="spellStart"/>
      <w:r>
        <w:t>QoS</w:t>
      </w:r>
      <w:proofErr w:type="spellEnd"/>
      <w:r>
        <w:t xml:space="preserve"> for the group is set to QoS2. For G2, its members, multicast address 2 and corresponding QoS2, DNN and S-NSSAI are provisioned as part of the Service specific parameters for 5GVN.2 group as described in clause </w:t>
      </w:r>
      <w:del w:id="19" w:author="Samsung" w:date="2023-04-07T13:03:00Z">
        <w:r w:rsidDel="00DA0B1F">
          <w:delText>5.29a.2</w:delText>
        </w:r>
      </w:del>
      <w:ins w:id="20" w:author="Samsung" w:date="2023-04-07T16:18:00Z">
        <w:r w:rsidR="008A67D9">
          <w:t>5.20c</w:t>
        </w:r>
      </w:ins>
      <w:r>
        <w:t>.</w:t>
      </w:r>
    </w:p>
    <w:p w14:paraId="0F720C51" w14:textId="517BDB4F" w:rsidR="00DA0B1F" w:rsidRDefault="00DA0B1F" w:rsidP="00DA0B1F">
      <w:pPr>
        <w:pStyle w:val="B1"/>
      </w:pPr>
      <w:r>
        <w:t>-</w:t>
      </w:r>
      <w:r>
        <w:tab/>
      </w:r>
      <w:proofErr w:type="spellStart"/>
      <w:r>
        <w:t>GroupA</w:t>
      </w:r>
      <w:proofErr w:type="spellEnd"/>
      <w:r>
        <w:t xml:space="preserve"> (GA): a group of multicast address A with members UE1, UE2 and UE3 is associated with 5GVN.A group. G1 and G2 are combined to form the GA. The </w:t>
      </w:r>
      <w:proofErr w:type="spellStart"/>
      <w:r>
        <w:t>QoS</w:t>
      </w:r>
      <w:proofErr w:type="spellEnd"/>
      <w:r>
        <w:t xml:space="preserve"> for the 5GVN.A group is indicated to refer to the strictest </w:t>
      </w:r>
      <w:proofErr w:type="spellStart"/>
      <w:r>
        <w:t>QoS</w:t>
      </w:r>
      <w:proofErr w:type="spellEnd"/>
      <w:r>
        <w:t xml:space="preserve"> among other groups the UE belongs to. For GA, its members, multicast address A and corresponding </w:t>
      </w:r>
      <w:proofErr w:type="spellStart"/>
      <w:r>
        <w:t>QoS</w:t>
      </w:r>
      <w:proofErr w:type="spellEnd"/>
      <w:r>
        <w:t xml:space="preserve"> indication, DNN and S-NSSAI are provisioned as part of the Service specific parameters for 5GVN.A group as described in clause </w:t>
      </w:r>
      <w:del w:id="21" w:author="Samsung" w:date="2023-04-07T13:03:00Z">
        <w:r w:rsidDel="00DA0B1F">
          <w:delText>5.29a.2</w:delText>
        </w:r>
      </w:del>
      <w:ins w:id="22" w:author="Samsung" w:date="2023-04-07T16:18:00Z">
        <w:r w:rsidR="008A67D9">
          <w:t>5.20c</w:t>
        </w:r>
      </w:ins>
      <w:r>
        <w:t>.</w:t>
      </w:r>
    </w:p>
    <w:p w14:paraId="254F42A3" w14:textId="77777777" w:rsidR="00DA0B1F" w:rsidRDefault="00DA0B1F" w:rsidP="00DA0B1F">
      <w:pPr>
        <w:pStyle w:val="B1"/>
      </w:pPr>
      <w:r>
        <w:t>-</w:t>
      </w:r>
      <w:r>
        <w:tab/>
        <w:t xml:space="preserve">During establishment or modification procedure for PDU Sessions targeting to the DNN and S-NSSAI, the SMF and PCF can jointly use the Service specific parameters to setup the </w:t>
      </w:r>
      <w:proofErr w:type="spellStart"/>
      <w:r>
        <w:t>QoS</w:t>
      </w:r>
      <w:proofErr w:type="spellEnd"/>
      <w:r>
        <w:t xml:space="preserve"> flow in respective member's PDU Session. As a result:</w:t>
      </w:r>
    </w:p>
    <w:p w14:paraId="6CBC3E6E" w14:textId="77777777" w:rsidR="00DA0B1F" w:rsidRDefault="00DA0B1F" w:rsidP="00DA0B1F">
      <w:pPr>
        <w:pStyle w:val="B2"/>
      </w:pPr>
      <w:r>
        <w:t>-</w:t>
      </w:r>
      <w:r>
        <w:tab/>
        <w:t xml:space="preserve">There will have two </w:t>
      </w:r>
      <w:proofErr w:type="spellStart"/>
      <w:r>
        <w:t>QoS</w:t>
      </w:r>
      <w:proofErr w:type="spellEnd"/>
      <w:r>
        <w:t xml:space="preserve"> flows in UE1's PDU Session targeting to DNN and S-NSSAI, one </w:t>
      </w:r>
      <w:proofErr w:type="spellStart"/>
      <w:r>
        <w:t>QoS</w:t>
      </w:r>
      <w:proofErr w:type="spellEnd"/>
      <w:r>
        <w:t xml:space="preserve"> flow is used to carry data destined to multicast address 1 with QoS1, the other one is used to carry data destined to multicast address 2 with QoS2. With the </w:t>
      </w:r>
      <w:proofErr w:type="spellStart"/>
      <w:r>
        <w:t>QoS</w:t>
      </w:r>
      <w:proofErr w:type="spellEnd"/>
      <w:r>
        <w:t xml:space="preserve"> indication for GA, the higher </w:t>
      </w:r>
      <w:proofErr w:type="spellStart"/>
      <w:r>
        <w:t>QoS</w:t>
      </w:r>
      <w:proofErr w:type="spellEnd"/>
      <w:r>
        <w:t xml:space="preserve"> between QoS1 of G1 and QoS2 of G2 is selected for UE1 since the UE1 belongs to both the G1 and G2, then the </w:t>
      </w:r>
      <w:proofErr w:type="spellStart"/>
      <w:r>
        <w:t>QoS</w:t>
      </w:r>
      <w:proofErr w:type="spellEnd"/>
      <w:r>
        <w:t xml:space="preserve"> flow with higher </w:t>
      </w:r>
      <w:proofErr w:type="spellStart"/>
      <w:r>
        <w:t>QoS</w:t>
      </w:r>
      <w:proofErr w:type="spellEnd"/>
      <w:r>
        <w:t xml:space="preserve"> requirements (</w:t>
      </w:r>
      <w:proofErr w:type="spellStart"/>
      <w:r>
        <w:t>QoS</w:t>
      </w:r>
      <w:proofErr w:type="spellEnd"/>
      <w:r>
        <w:t xml:space="preserve"> Flow 1) is also used to carry data destined to multicast address A.</w:t>
      </w:r>
    </w:p>
    <w:p w14:paraId="0CB3EC4A" w14:textId="77777777" w:rsidR="00DA0B1F" w:rsidRDefault="00DA0B1F" w:rsidP="00DA0B1F">
      <w:pPr>
        <w:pStyle w:val="B2"/>
      </w:pPr>
      <w:r>
        <w:t>-</w:t>
      </w:r>
      <w:r>
        <w:tab/>
        <w:t xml:space="preserve">There will have one </w:t>
      </w:r>
      <w:proofErr w:type="spellStart"/>
      <w:r>
        <w:t>QoS</w:t>
      </w:r>
      <w:proofErr w:type="spellEnd"/>
      <w:r>
        <w:t xml:space="preserve"> flow in UE2's PDU Session targeting to DNN and S-NSSAI, this </w:t>
      </w:r>
      <w:proofErr w:type="spellStart"/>
      <w:r>
        <w:t>QoS</w:t>
      </w:r>
      <w:proofErr w:type="spellEnd"/>
      <w:r>
        <w:t xml:space="preserve"> flow (</w:t>
      </w:r>
      <w:proofErr w:type="spellStart"/>
      <w:r>
        <w:t>QoS</w:t>
      </w:r>
      <w:proofErr w:type="spellEnd"/>
      <w:r>
        <w:t xml:space="preserve"> Flow 2) is used to carry data destined to multicast address 1 with QoS1. With the </w:t>
      </w:r>
      <w:proofErr w:type="spellStart"/>
      <w:r>
        <w:t>QoS</w:t>
      </w:r>
      <w:proofErr w:type="spellEnd"/>
      <w:r>
        <w:t xml:space="preserve"> indication for GA, the QoS1 of G1 is selected for UE1 since the UE2 only belongs to G1, then the same </w:t>
      </w:r>
      <w:proofErr w:type="spellStart"/>
      <w:r>
        <w:t>QoS</w:t>
      </w:r>
      <w:proofErr w:type="spellEnd"/>
      <w:r>
        <w:t xml:space="preserve"> flow is also used to carry data destined to multicast address A.</w:t>
      </w:r>
    </w:p>
    <w:p w14:paraId="6D7C7CC4" w14:textId="77777777" w:rsidR="00DA0B1F" w:rsidRDefault="00DA0B1F" w:rsidP="00DA0B1F">
      <w:pPr>
        <w:pStyle w:val="B2"/>
      </w:pPr>
      <w:r>
        <w:t>-</w:t>
      </w:r>
      <w:r>
        <w:tab/>
        <w:t xml:space="preserve">There will have one </w:t>
      </w:r>
      <w:proofErr w:type="spellStart"/>
      <w:r>
        <w:t>QoS</w:t>
      </w:r>
      <w:proofErr w:type="spellEnd"/>
      <w:r>
        <w:t xml:space="preserve"> flow in UE3's PDU Session targeting to DNN and S-NSSAI, this </w:t>
      </w:r>
      <w:proofErr w:type="spellStart"/>
      <w:r>
        <w:t>QoS</w:t>
      </w:r>
      <w:proofErr w:type="spellEnd"/>
      <w:r>
        <w:t xml:space="preserve"> flow (</w:t>
      </w:r>
      <w:proofErr w:type="spellStart"/>
      <w:r>
        <w:t>QoS</w:t>
      </w:r>
      <w:proofErr w:type="spellEnd"/>
      <w:r>
        <w:t xml:space="preserve"> Flow 3) is used to carry data destined to multicast address 2 with QoS2. With the </w:t>
      </w:r>
      <w:proofErr w:type="spellStart"/>
      <w:r>
        <w:t>QoS</w:t>
      </w:r>
      <w:proofErr w:type="spellEnd"/>
      <w:r>
        <w:t xml:space="preserve"> indication for GA, the QoS2 of G2 is selected for UE3 since the UE3 only belongs to G2, then the same </w:t>
      </w:r>
      <w:proofErr w:type="spellStart"/>
      <w:r>
        <w:t>QoS</w:t>
      </w:r>
      <w:proofErr w:type="spellEnd"/>
      <w:r>
        <w:t xml:space="preserve"> flow is also used to carry data destined to multicast address A.</w:t>
      </w:r>
    </w:p>
    <w:p w14:paraId="5BCB59A5" w14:textId="77777777" w:rsidR="00DA0B1F" w:rsidRDefault="00DA0B1F" w:rsidP="00DA0B1F">
      <w:pPr>
        <w:pStyle w:val="B1"/>
      </w:pPr>
      <w:r>
        <w:t>-</w:t>
      </w:r>
      <w:r>
        <w:tab/>
        <w:t xml:space="preserve">UE1 sends data with multicast address A (MA.A) to a UPF via </w:t>
      </w:r>
      <w:proofErr w:type="spellStart"/>
      <w:r>
        <w:t>QoS</w:t>
      </w:r>
      <w:proofErr w:type="spellEnd"/>
      <w:r>
        <w:t xml:space="preserve"> Flow 1 of UE1's PDU Session for 5GVN.A group. The UPF forwards the packet to UE2 as it is a member of multicast group represented by multicast </w:t>
      </w:r>
      <w:r>
        <w:lastRenderedPageBreak/>
        <w:t xml:space="preserve">address A (MA.A) via the </w:t>
      </w:r>
      <w:proofErr w:type="spellStart"/>
      <w:r>
        <w:t>QoS</w:t>
      </w:r>
      <w:proofErr w:type="spellEnd"/>
      <w:r>
        <w:t xml:space="preserve"> Flow 2 of UE2's PDU Session and forwards the packet to UE3 as it is a member of the multicast group represented by multicast address A (MA.A) via the </w:t>
      </w:r>
      <w:proofErr w:type="spellStart"/>
      <w:r>
        <w:t>QoS</w:t>
      </w:r>
      <w:proofErr w:type="spellEnd"/>
      <w:r>
        <w:t xml:space="preserve"> Flow 3 of UE3's PDU Session.</w:t>
      </w:r>
    </w:p>
    <w:p w14:paraId="233B0541" w14:textId="77777777" w:rsidR="00DA0B1F" w:rsidRDefault="00DA0B1F" w:rsidP="00DA0B1F">
      <w:pPr>
        <w:pStyle w:val="TH"/>
      </w:pPr>
      <w:r>
        <w:object w:dxaOrig="9556" w:dyaOrig="4410" w14:anchorId="191A792D">
          <v:shape id="_x0000_i1027" type="#_x0000_t75" style="width:307.15pt;height:141.65pt" o:ole="">
            <v:imagedata r:id="rId15" o:title=""/>
          </v:shape>
          <o:OLEObject Type="Embed" ProgID="Visio.Drawing.15" ShapeID="_x0000_i1027" DrawAspect="Content" ObjectID="_1742393660" r:id="rId16"/>
        </w:object>
      </w:r>
    </w:p>
    <w:p w14:paraId="2A456130" w14:textId="77777777" w:rsidR="00DA0B1F" w:rsidRDefault="00DA0B1F" w:rsidP="00DA0B1F">
      <w:pPr>
        <w:pStyle w:val="TF"/>
      </w:pPr>
      <w:r>
        <w:t>Figure O.3-1: A PDU Session targeting a predefined group formed of multiple sub-groups</w:t>
      </w:r>
    </w:p>
    <w:p w14:paraId="11F6414B" w14:textId="201CBDE2" w:rsidR="002064E0" w:rsidRDefault="00DA0B1F" w:rsidP="00DA0B1F">
      <w:pPr>
        <w:spacing w:after="0"/>
      </w:pPr>
      <w:r>
        <w:br w:type="page"/>
      </w:r>
    </w:p>
    <w:p w14:paraId="09AD43F2" w14:textId="77777777" w:rsidR="00DA0B1F" w:rsidRPr="00DA0B1F" w:rsidRDefault="00DA0B1F" w:rsidP="00DA0B1F">
      <w:pPr>
        <w:spacing w:after="0"/>
      </w:pPr>
    </w:p>
    <w:p w14:paraId="2F338987" w14:textId="77777777" w:rsidR="002064E0" w:rsidRPr="001B7C50" w:rsidRDefault="002064E0" w:rsidP="002064E0">
      <w:pPr>
        <w:pStyle w:val="B1"/>
      </w:pPr>
    </w:p>
    <w:p w14:paraId="42BD60BF" w14:textId="132DCB69"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3400B" w14:textId="77777777" w:rsidR="001C5C2E" w:rsidRDefault="001C5C2E">
      <w:r>
        <w:separator/>
      </w:r>
    </w:p>
  </w:endnote>
  <w:endnote w:type="continuationSeparator" w:id="0">
    <w:p w14:paraId="0787689E" w14:textId="77777777" w:rsidR="001C5C2E" w:rsidRDefault="001C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D6207C" w14:textId="77777777" w:rsidR="001C5C2E" w:rsidRDefault="001C5C2E">
      <w:r>
        <w:separator/>
      </w:r>
    </w:p>
  </w:footnote>
  <w:footnote w:type="continuationSeparator" w:id="0">
    <w:p w14:paraId="48E6950F" w14:textId="77777777" w:rsidR="001C5C2E" w:rsidRDefault="001C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4565F"/>
    <w:rsid w:val="00053BF2"/>
    <w:rsid w:val="0005614E"/>
    <w:rsid w:val="00066491"/>
    <w:rsid w:val="000743B6"/>
    <w:rsid w:val="00084541"/>
    <w:rsid w:val="00084D0E"/>
    <w:rsid w:val="00085C9D"/>
    <w:rsid w:val="00087F69"/>
    <w:rsid w:val="0009277F"/>
    <w:rsid w:val="000A22DD"/>
    <w:rsid w:val="000A6394"/>
    <w:rsid w:val="000A72B4"/>
    <w:rsid w:val="000B00FE"/>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64D01"/>
    <w:rsid w:val="00190D31"/>
    <w:rsid w:val="00192C46"/>
    <w:rsid w:val="001A00AB"/>
    <w:rsid w:val="001A08B3"/>
    <w:rsid w:val="001A0DEF"/>
    <w:rsid w:val="001A7B60"/>
    <w:rsid w:val="001B29D0"/>
    <w:rsid w:val="001B2CDE"/>
    <w:rsid w:val="001B52F0"/>
    <w:rsid w:val="001B551A"/>
    <w:rsid w:val="001B56A3"/>
    <w:rsid w:val="001B7A65"/>
    <w:rsid w:val="001C5C2E"/>
    <w:rsid w:val="001D1746"/>
    <w:rsid w:val="001D26AA"/>
    <w:rsid w:val="001E18EF"/>
    <w:rsid w:val="001E41F3"/>
    <w:rsid w:val="001F5A1E"/>
    <w:rsid w:val="0020004A"/>
    <w:rsid w:val="002064E0"/>
    <w:rsid w:val="00217254"/>
    <w:rsid w:val="0023342D"/>
    <w:rsid w:val="00235A20"/>
    <w:rsid w:val="0026004D"/>
    <w:rsid w:val="002640DD"/>
    <w:rsid w:val="00264FC6"/>
    <w:rsid w:val="00266235"/>
    <w:rsid w:val="00270149"/>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80509"/>
    <w:rsid w:val="0039024A"/>
    <w:rsid w:val="003A23DA"/>
    <w:rsid w:val="003B3141"/>
    <w:rsid w:val="003C17EF"/>
    <w:rsid w:val="003E1A36"/>
    <w:rsid w:val="003F0B1A"/>
    <w:rsid w:val="003F7376"/>
    <w:rsid w:val="00404C44"/>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2269"/>
    <w:rsid w:val="00574D99"/>
    <w:rsid w:val="00592D74"/>
    <w:rsid w:val="00596F7E"/>
    <w:rsid w:val="005A2C14"/>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C58"/>
    <w:rsid w:val="006506C9"/>
    <w:rsid w:val="006673C4"/>
    <w:rsid w:val="006737AC"/>
    <w:rsid w:val="00695808"/>
    <w:rsid w:val="006A2EE8"/>
    <w:rsid w:val="006A5E25"/>
    <w:rsid w:val="006A681B"/>
    <w:rsid w:val="006A7A47"/>
    <w:rsid w:val="006B46FB"/>
    <w:rsid w:val="006B7D41"/>
    <w:rsid w:val="006D016D"/>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4787B"/>
    <w:rsid w:val="008508B5"/>
    <w:rsid w:val="008626E7"/>
    <w:rsid w:val="00865F8B"/>
    <w:rsid w:val="00870EE7"/>
    <w:rsid w:val="008745F4"/>
    <w:rsid w:val="00880FA2"/>
    <w:rsid w:val="00884B94"/>
    <w:rsid w:val="008863B9"/>
    <w:rsid w:val="008A1B93"/>
    <w:rsid w:val="008A45A6"/>
    <w:rsid w:val="008A5C33"/>
    <w:rsid w:val="008A67D9"/>
    <w:rsid w:val="008C3D13"/>
    <w:rsid w:val="008D1062"/>
    <w:rsid w:val="008E0017"/>
    <w:rsid w:val="008E11AF"/>
    <w:rsid w:val="008F686C"/>
    <w:rsid w:val="0090444B"/>
    <w:rsid w:val="0091023B"/>
    <w:rsid w:val="0091090D"/>
    <w:rsid w:val="009129E8"/>
    <w:rsid w:val="009148DE"/>
    <w:rsid w:val="009243B1"/>
    <w:rsid w:val="00930016"/>
    <w:rsid w:val="00931341"/>
    <w:rsid w:val="00941E30"/>
    <w:rsid w:val="00947754"/>
    <w:rsid w:val="00963418"/>
    <w:rsid w:val="0096771F"/>
    <w:rsid w:val="009777D9"/>
    <w:rsid w:val="00982684"/>
    <w:rsid w:val="00983F35"/>
    <w:rsid w:val="009845D9"/>
    <w:rsid w:val="00991B88"/>
    <w:rsid w:val="009A16E7"/>
    <w:rsid w:val="009A5753"/>
    <w:rsid w:val="009A579D"/>
    <w:rsid w:val="009B1B80"/>
    <w:rsid w:val="009B6070"/>
    <w:rsid w:val="009D6CF6"/>
    <w:rsid w:val="009E2EFE"/>
    <w:rsid w:val="009E3297"/>
    <w:rsid w:val="009F734F"/>
    <w:rsid w:val="00A02D66"/>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56A11"/>
    <w:rsid w:val="00B678AB"/>
    <w:rsid w:val="00B67B97"/>
    <w:rsid w:val="00B904E8"/>
    <w:rsid w:val="00B9067A"/>
    <w:rsid w:val="00B94E6B"/>
    <w:rsid w:val="00B968C8"/>
    <w:rsid w:val="00BA34BD"/>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A0929"/>
    <w:rsid w:val="00CB59B0"/>
    <w:rsid w:val="00CC0825"/>
    <w:rsid w:val="00CC5026"/>
    <w:rsid w:val="00CC68D0"/>
    <w:rsid w:val="00CD0291"/>
    <w:rsid w:val="00CD0FA4"/>
    <w:rsid w:val="00CE7BB9"/>
    <w:rsid w:val="00CF52A5"/>
    <w:rsid w:val="00D03F9A"/>
    <w:rsid w:val="00D06085"/>
    <w:rsid w:val="00D06D51"/>
    <w:rsid w:val="00D124AA"/>
    <w:rsid w:val="00D1275B"/>
    <w:rsid w:val="00D14F47"/>
    <w:rsid w:val="00D1794C"/>
    <w:rsid w:val="00D24991"/>
    <w:rsid w:val="00D50255"/>
    <w:rsid w:val="00D55830"/>
    <w:rsid w:val="00D57C56"/>
    <w:rsid w:val="00D66520"/>
    <w:rsid w:val="00D76D5D"/>
    <w:rsid w:val="00D87E7C"/>
    <w:rsid w:val="00D918AE"/>
    <w:rsid w:val="00D92E21"/>
    <w:rsid w:val="00DA0B1F"/>
    <w:rsid w:val="00DA2E6F"/>
    <w:rsid w:val="00DC0C5D"/>
    <w:rsid w:val="00DD188E"/>
    <w:rsid w:val="00DE0D16"/>
    <w:rsid w:val="00DE34CF"/>
    <w:rsid w:val="00DE3A16"/>
    <w:rsid w:val="00DF1D12"/>
    <w:rsid w:val="00E00F17"/>
    <w:rsid w:val="00E0103A"/>
    <w:rsid w:val="00E13F3D"/>
    <w:rsid w:val="00E13F84"/>
    <w:rsid w:val="00E2050F"/>
    <w:rsid w:val="00E31D19"/>
    <w:rsid w:val="00E31DE2"/>
    <w:rsid w:val="00E34898"/>
    <w:rsid w:val="00E42840"/>
    <w:rsid w:val="00E51B93"/>
    <w:rsid w:val="00E635A6"/>
    <w:rsid w:val="00E833DD"/>
    <w:rsid w:val="00E870DE"/>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301DA"/>
    <w:rsid w:val="00F4355D"/>
    <w:rsid w:val="00F436CF"/>
    <w:rsid w:val="00F61D9F"/>
    <w:rsid w:val="00F6328A"/>
    <w:rsid w:val="00F63EAD"/>
    <w:rsid w:val="00F747A6"/>
    <w:rsid w:val="00F864E2"/>
    <w:rsid w:val="00F94BB3"/>
    <w:rsid w:val="00FB168A"/>
    <w:rsid w:val="00FB2BCE"/>
    <w:rsid w:val="00FB33C9"/>
    <w:rsid w:val="00FB6386"/>
    <w:rsid w:val="00FC17E5"/>
    <w:rsid w:val="00FC34CE"/>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90A9-4A7E-4F21-B72A-D7F0471F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1920</Words>
  <Characters>10947</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21</cp:revision>
  <cp:lastPrinted>1900-12-31T16:00:00Z</cp:lastPrinted>
  <dcterms:created xsi:type="dcterms:W3CDTF">2023-03-14T09:38:00Z</dcterms:created>
  <dcterms:modified xsi:type="dcterms:W3CDTF">2023-04-07T08:28:00Z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